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BC" w:rsidRPr="009A1821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A1821">
        <w:rPr>
          <w:rFonts w:ascii="Verdana" w:hAnsi="Verdana"/>
          <w:sz w:val="20"/>
          <w:szCs w:val="20"/>
        </w:rPr>
        <w:t xml:space="preserve">Bu sınavın Word ve renkli haline </w:t>
      </w:r>
      <w:hyperlink r:id="rId7" w:history="1">
        <w:r w:rsidRPr="009A1821">
          <w:rPr>
            <w:rStyle w:val="Hyperlink"/>
            <w:rFonts w:ascii="Verdana" w:hAnsi="Verdana"/>
            <w:color w:val="auto"/>
            <w:sz w:val="20"/>
            <w:szCs w:val="20"/>
          </w:rPr>
          <w:t>http://goo.gl/YLIziK</w:t>
        </w:r>
      </w:hyperlink>
      <w:r w:rsidRPr="009A1821">
        <w:rPr>
          <w:rFonts w:ascii="Verdana" w:hAnsi="Verdana"/>
          <w:sz w:val="20"/>
          <w:szCs w:val="20"/>
        </w:rPr>
        <w:t xml:space="preserve"> adresinden ulaşabilirsiniz.</w: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1-</w:t>
      </w:r>
      <w:r w:rsidRPr="00883BC0">
        <w:rPr>
          <w:rFonts w:ascii="Verdana" w:hAnsi="Verdana"/>
          <w:sz w:val="20"/>
          <w:szCs w:val="20"/>
        </w:rPr>
        <w:t xml:space="preserve"> Aşağıdaki şekiller </w:t>
      </w:r>
      <w:r w:rsidRPr="00883BC0">
        <w:rPr>
          <w:rFonts w:ascii="Verdana" w:hAnsi="Verdana"/>
          <w:sz w:val="20"/>
          <w:szCs w:val="20"/>
          <w:u w:val="single"/>
        </w:rPr>
        <w:t xml:space="preserve">farklı canlılara ait farklı bölünme </w:t>
      </w:r>
      <w:r w:rsidRPr="00883BC0">
        <w:rPr>
          <w:rFonts w:ascii="Verdana" w:hAnsi="Verdana"/>
          <w:sz w:val="20"/>
          <w:szCs w:val="20"/>
        </w:rPr>
        <w:t>şekillerini göstermektedir.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8pt;height:239.25pt;visibility:visible">
            <v:imagedata r:id="rId8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883BC0">
        <w:rPr>
          <w:rFonts w:ascii="Verdana" w:hAnsi="Verdana"/>
          <w:b/>
          <w:sz w:val="20"/>
          <w:szCs w:val="20"/>
        </w:rPr>
        <w:t xml:space="preserve">Yukarıdaki şekillerle ilgili verilen ifadelerden hangisi </w:t>
      </w:r>
      <w:r w:rsidRPr="00883BC0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</w:t>
      </w:r>
      <w:r w:rsidRPr="00883BC0">
        <w:rPr>
          <w:rFonts w:ascii="Verdana" w:hAnsi="Verdana"/>
          <w:sz w:val="20"/>
          <w:szCs w:val="20"/>
        </w:rPr>
        <w:t>1. şekildeki bölünme insanda sperm hücresi üretmek için yapılıyor olabilir.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</w:t>
      </w:r>
      <w:r w:rsidRPr="00883BC0">
        <w:rPr>
          <w:rFonts w:ascii="Verdana" w:hAnsi="Verdana"/>
          <w:sz w:val="20"/>
          <w:szCs w:val="20"/>
        </w:rPr>
        <w:t>2. şekildeki bölünme çimlenmekte olan fasulyeye ait olabilir.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</w:t>
      </w:r>
      <w:r w:rsidRPr="00883BC0">
        <w:rPr>
          <w:rFonts w:ascii="Verdana" w:hAnsi="Verdana"/>
          <w:sz w:val="20"/>
          <w:szCs w:val="20"/>
        </w:rPr>
        <w:t>1. şekildeki bölünme hayat boyu devam etmez.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</w:t>
      </w:r>
      <w:r w:rsidRPr="00883BC0">
        <w:rPr>
          <w:rFonts w:ascii="Verdana" w:hAnsi="Verdana"/>
          <w:sz w:val="20"/>
          <w:szCs w:val="20"/>
        </w:rPr>
        <w:t>2. şekildeki bölünme  bir bitkinin hücrelerinin birbirinden farklı olmasına neden olur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2-</w:t>
      </w:r>
      <w:r w:rsidRPr="00883BC0">
        <w:rPr>
          <w:rFonts w:ascii="Verdana" w:hAnsi="Verdana"/>
          <w:sz w:val="20"/>
          <w:szCs w:val="20"/>
        </w:rPr>
        <w:t xml:space="preserve"> Kutuların üzerinde eşeysiz üreme çeşitleri ve  o üreme şekli ile üreyen canlılar eşleştirilmiştir.</w:t>
      </w: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3" o:spid="_x0000_i1026" type="#_x0000_t75" style="width:226.5pt;height:212.25pt;visibility:visible">
            <v:imagedata r:id="rId9" o:title=""/>
          </v:shape>
        </w:pict>
      </w:r>
      <w:r w:rsidRPr="00883BC0">
        <w:rPr>
          <w:rFonts w:ascii="Verdana" w:hAnsi="Verdana"/>
          <w:b/>
          <w:sz w:val="20"/>
          <w:szCs w:val="20"/>
        </w:rPr>
        <w:t>Hangi kutudaki üreme şekilleri doğru eşleştirilmiştir?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</w:t>
      </w:r>
      <w:r w:rsidRPr="00883BC0">
        <w:rPr>
          <w:rFonts w:ascii="Verdana" w:hAnsi="Verdana"/>
          <w:sz w:val="20"/>
          <w:szCs w:val="20"/>
        </w:rPr>
        <w:t>Yalnız 1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 Yalnız 2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  1-2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 1-2-3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 xml:space="preserve"> 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3-</w:t>
      </w:r>
      <w:r w:rsidRPr="00883BC0">
        <w:rPr>
          <w:rFonts w:ascii="Verdana" w:hAnsi="Verdana"/>
          <w:sz w:val="20"/>
          <w:szCs w:val="20"/>
        </w:rPr>
        <w:t xml:space="preserve"> Aşağıdaki şekilde kalıtımla ile ilgili 4 tane görüş yazılmıştır. 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4" o:spid="_x0000_i1027" type="#_x0000_t75" style="width:270.75pt;height:270.75pt;visibility:visible">
            <v:imagedata r:id="rId10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883BC0">
        <w:rPr>
          <w:rFonts w:ascii="Verdana" w:hAnsi="Verdana"/>
          <w:b/>
          <w:sz w:val="20"/>
          <w:szCs w:val="20"/>
        </w:rPr>
        <w:t xml:space="preserve">Yazılan ifadelerden hangisi </w:t>
      </w:r>
      <w:r w:rsidRPr="00883BC0">
        <w:rPr>
          <w:rFonts w:ascii="Verdana" w:hAnsi="Verdana"/>
          <w:b/>
          <w:sz w:val="20"/>
          <w:szCs w:val="20"/>
          <w:u w:val="single"/>
        </w:rPr>
        <w:t>doğru değildir?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Pr="00883BC0">
        <w:rPr>
          <w:rFonts w:ascii="Verdana" w:hAnsi="Verdana"/>
          <w:sz w:val="20"/>
          <w:szCs w:val="20"/>
        </w:rPr>
        <w:t>1</w:t>
      </w:r>
      <w:r w:rsidRPr="00883BC0">
        <w:rPr>
          <w:rFonts w:ascii="Verdana" w:hAnsi="Verdana"/>
          <w:sz w:val="20"/>
          <w:szCs w:val="20"/>
        </w:rPr>
        <w:tab/>
        <w:t xml:space="preserve">  B) 2</w:t>
      </w:r>
      <w:r w:rsidRPr="00883BC0">
        <w:rPr>
          <w:rFonts w:ascii="Verdana" w:hAnsi="Verdana"/>
          <w:sz w:val="20"/>
          <w:szCs w:val="20"/>
        </w:rPr>
        <w:tab/>
        <w:t xml:space="preserve">      C) 3</w:t>
      </w:r>
      <w:r w:rsidRPr="00883BC0">
        <w:rPr>
          <w:rFonts w:ascii="Verdana" w:hAnsi="Verdana"/>
          <w:sz w:val="20"/>
          <w:szCs w:val="20"/>
        </w:rPr>
        <w:tab/>
        <w:t xml:space="preserve">        D) 4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4-</w:t>
      </w:r>
      <w:r w:rsidRPr="00883BC0">
        <w:rPr>
          <w:rFonts w:ascii="Verdana" w:hAnsi="Verdana"/>
          <w:sz w:val="20"/>
          <w:szCs w:val="20"/>
        </w:rPr>
        <w:t xml:space="preserve"> Aşağıda ALTAN’IN kendisine ait yaptığı soyağacı verilmiştir. 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6" o:spid="_x0000_i1028" type="#_x0000_t75" style="width:252.75pt;height:177.75pt;visibility:visible">
            <v:imagedata r:id="rId11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883BC0">
        <w:rPr>
          <w:rFonts w:ascii="Verdana" w:hAnsi="Verdana"/>
          <w:b/>
          <w:sz w:val="20"/>
          <w:szCs w:val="20"/>
        </w:rPr>
        <w:t xml:space="preserve">Yukarıdaki soya ağacına göre hangi bireyler </w:t>
      </w:r>
      <w:r w:rsidRPr="00883BC0">
        <w:rPr>
          <w:rFonts w:ascii="Verdana" w:hAnsi="Verdana"/>
          <w:b/>
          <w:sz w:val="20"/>
          <w:szCs w:val="20"/>
          <w:u w:val="single"/>
        </w:rPr>
        <w:t>kesinlikle melez</w:t>
      </w:r>
      <w:r w:rsidRPr="00883BC0">
        <w:rPr>
          <w:rFonts w:ascii="Verdana" w:hAnsi="Verdana"/>
          <w:b/>
          <w:sz w:val="20"/>
          <w:szCs w:val="20"/>
        </w:rPr>
        <w:t xml:space="preserve"> genotipe sahiptir?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I-Anne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II-Baba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III-Ali Dede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ab/>
        <w:t>IV- Babaanne</w:t>
      </w:r>
      <w:r w:rsidRPr="00883BC0">
        <w:rPr>
          <w:rFonts w:ascii="Verdana" w:hAnsi="Verdana"/>
          <w:sz w:val="20"/>
          <w:szCs w:val="20"/>
        </w:rPr>
        <w:tab/>
        <w:t>V-Hüseyin Dede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A)Yalnız I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 I-II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C)I-II-III-IV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 I-II-III-IV-V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5-</w:t>
      </w:r>
      <w:r w:rsidRPr="00883BC0">
        <w:rPr>
          <w:rFonts w:ascii="Verdana" w:hAnsi="Verdana"/>
          <w:sz w:val="20"/>
          <w:szCs w:val="20"/>
        </w:rPr>
        <w:t>Aşağıda insana ait farklı büyüklükte kalıtsal yapılar karışık olarak verilmiştir.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7" o:spid="_x0000_i1029" type="#_x0000_t75" style="width:212.25pt;height:180.75pt;visibility:visible">
            <v:imagedata r:id="rId12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883BC0">
        <w:rPr>
          <w:rFonts w:ascii="Verdana" w:hAnsi="Verdana"/>
          <w:b/>
          <w:sz w:val="20"/>
          <w:szCs w:val="20"/>
        </w:rPr>
        <w:t xml:space="preserve">Aşağıdaki sıralamalarda hangisi </w:t>
      </w:r>
      <w:r w:rsidRPr="00883BC0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AA58BC" w:rsidRPr="00883BC0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A)1&gt;3&gt;6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B)4&gt;2&gt;1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C)5&gt;2&gt;4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D)5&gt;4&gt;1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6-</w:t>
      </w:r>
      <w:r w:rsidRPr="00883BC0">
        <w:rPr>
          <w:rFonts w:ascii="Verdana" w:hAnsi="Verdana"/>
          <w:sz w:val="20"/>
          <w:szCs w:val="20"/>
        </w:rPr>
        <w:t xml:space="preserve"> Anıl Öğretmen sınıfa gazeteden kestiği iki haberi getirerek panoya asmış ve öğrencilere bu konu hakkında yorum yapmalarını istemiştir.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8" o:spid="_x0000_i1030" type="#_x0000_t75" style="width:259.5pt;height:160.5pt;visibility:visible">
            <v:imagedata r:id="rId13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883BC0">
        <w:rPr>
          <w:rFonts w:ascii="Verdana" w:hAnsi="Verdana"/>
          <w:b/>
          <w:sz w:val="20"/>
          <w:szCs w:val="20"/>
        </w:rPr>
        <w:t xml:space="preserve">Yapılan yorumlardan hangisi </w:t>
      </w:r>
      <w:r w:rsidRPr="00883BC0">
        <w:rPr>
          <w:rFonts w:ascii="Verdana" w:hAnsi="Verdana"/>
          <w:b/>
          <w:sz w:val="20"/>
          <w:szCs w:val="20"/>
          <w:u w:val="single"/>
        </w:rPr>
        <w:t>yanlıştır?</w:t>
      </w:r>
    </w:p>
    <w:p w:rsidR="00AA58BC" w:rsidRPr="00883BC0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Bu haberler birer mutasyon örneğidir.</w:t>
      </w:r>
    </w:p>
    <w:p w:rsidR="00AA58BC" w:rsidRPr="00883BC0" w:rsidRDefault="00AA58BC" w:rsidP="00883BC0">
      <w:pPr>
        <w:pStyle w:val="NoSpacing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Kalıtsal yapının bozulması sonucu oluşur.</w:t>
      </w:r>
    </w:p>
    <w:p w:rsidR="00AA58BC" w:rsidRPr="00883BC0" w:rsidRDefault="00AA58BC" w:rsidP="00883BC0">
      <w:pPr>
        <w:pStyle w:val="NoSpacing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Evrim sürecine bir katkısı yoktur.</w:t>
      </w:r>
    </w:p>
    <w:p w:rsidR="00AA58BC" w:rsidRPr="00883BC0" w:rsidRDefault="00AA58BC" w:rsidP="00883BC0">
      <w:pPr>
        <w:pStyle w:val="NoSpacing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Çok sık rastlanan olaylar değildir.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31" type="#_x0000_t75" style="width:252.75pt;height:138.75pt;visibility:visible">
            <v:imagedata r:id="rId14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883BC0">
        <w:rPr>
          <w:rFonts w:ascii="Verdana" w:hAnsi="Verdana"/>
          <w:b/>
          <w:sz w:val="20"/>
          <w:szCs w:val="20"/>
        </w:rPr>
        <w:t>7- Yukarıda kalıtsal hastalıklarla la ilgili verilen bilgilere göre aşağıdaki sonuçlardan hangisi çıkarılabilir?</w:t>
      </w:r>
    </w:p>
    <w:p w:rsidR="00AA58BC" w:rsidRPr="00883BC0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Bu tür çalışmalar için geç kalındığına</w:t>
      </w:r>
    </w:p>
    <w:p w:rsidR="00AA58BC" w:rsidRPr="00883BC0" w:rsidRDefault="00AA58BC" w:rsidP="00883BC0">
      <w:pPr>
        <w:pStyle w:val="NoSpacing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Genetik teşhisin kesin olarak yapıldığına</w:t>
      </w:r>
    </w:p>
    <w:p w:rsidR="00AA58BC" w:rsidRPr="00883BC0" w:rsidRDefault="00AA58BC" w:rsidP="00883BC0">
      <w:pPr>
        <w:pStyle w:val="NoSpacing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Çalışmaların ülkemizde yakın zamanda uygulanmaya başladığına</w:t>
      </w:r>
    </w:p>
    <w:p w:rsidR="00AA58BC" w:rsidRPr="00883BC0" w:rsidRDefault="00AA58BC" w:rsidP="00883BC0">
      <w:pPr>
        <w:pStyle w:val="NoSpacing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Çalışmanın yetişkinlerde de olumlu sonuçlar verebileceğine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8-</w:t>
      </w:r>
      <w:r w:rsidRPr="00883BC0">
        <w:rPr>
          <w:rFonts w:ascii="Verdana" w:hAnsi="Verdana"/>
          <w:sz w:val="20"/>
          <w:szCs w:val="20"/>
        </w:rPr>
        <w:t xml:space="preserve"> Çölde yaşamaya uyum sağlamış devenin adaptasyonları ve nedeni aşağıda verilmiştir.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 xml:space="preserve"> 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9" o:spid="_x0000_i1032" type="#_x0000_t75" style="width:239.25pt;height:193.5pt;visibility:visible">
            <v:imagedata r:id="rId15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ED30C5">
        <w:rPr>
          <w:rFonts w:ascii="Verdana" w:hAnsi="Verdana"/>
          <w:b/>
          <w:sz w:val="20"/>
          <w:szCs w:val="20"/>
        </w:rPr>
        <w:t xml:space="preserve">Bu adaptasyonların açıklamalarından hangisi </w:t>
      </w:r>
      <w:r w:rsidRPr="00ED30C5">
        <w:rPr>
          <w:rFonts w:ascii="Verdana" w:hAnsi="Verdana"/>
          <w:b/>
          <w:sz w:val="20"/>
          <w:szCs w:val="20"/>
          <w:u w:val="single"/>
        </w:rPr>
        <w:t>doğru değildir?</w: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A)yalnız 3</w:t>
      </w:r>
      <w:r w:rsidRPr="00883BC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 xml:space="preserve"> B) 1-2</w:t>
      </w:r>
      <w:r w:rsidRPr="00883BC0">
        <w:rPr>
          <w:rFonts w:ascii="Verdana" w:hAnsi="Verdana"/>
          <w:sz w:val="20"/>
          <w:szCs w:val="20"/>
        </w:rPr>
        <w:tab/>
        <w:t xml:space="preserve">         C)1-3   </w:t>
      </w:r>
      <w:r w:rsidRPr="00883BC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</w:t>
      </w:r>
      <w:r w:rsidRPr="00883BC0">
        <w:rPr>
          <w:rFonts w:ascii="Verdana" w:hAnsi="Verdana"/>
          <w:sz w:val="20"/>
          <w:szCs w:val="20"/>
        </w:rPr>
        <w:t xml:space="preserve">     D)3-4 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10" o:spid="_x0000_i1033" type="#_x0000_t75" style="width:228pt;height:147.75pt;visibility:visible">
            <v:imagedata r:id="rId16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9) Yukarıda bir bitkiye ait bilgiler verilmiştir. Bu bilgiler aşağıdaki hangi iki kavram ile yakından alakalıdır?</w: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 Adaptasyon-Varyasyon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B) Varyasyon- Doğal Seçilim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 Adaptasyon-Doğal Seçilim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D) Mutasyon-Adaptasyon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10-</w:t>
      </w:r>
      <w:r w:rsidRPr="00883BC0">
        <w:rPr>
          <w:rFonts w:ascii="Verdana" w:hAnsi="Verdana"/>
          <w:sz w:val="20"/>
          <w:szCs w:val="20"/>
        </w:rPr>
        <w:t>Bir öğrenci tamamı su dolu olan kaba bilye atmış (1. Durum) daha sonra kabı ters çevirmiştir(2.durum)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34" type="#_x0000_t75" style="width:207pt;height:105pt;visibility:visible">
            <v:imagedata r:id="rId17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 xml:space="preserve">Bu deney sonucunda öğrencinin kaldırma </w:t>
      </w:r>
      <w:r w:rsidRPr="00ED30C5">
        <w:rPr>
          <w:rFonts w:ascii="Verdana" w:hAnsi="Verdana"/>
          <w:b/>
          <w:sz w:val="20"/>
          <w:szCs w:val="20"/>
          <w:u w:val="single"/>
        </w:rPr>
        <w:t>kuvveti ve ağırlığın yönü</w:t>
      </w:r>
      <w:r w:rsidRPr="00ED30C5">
        <w:rPr>
          <w:rFonts w:ascii="Verdana" w:hAnsi="Verdana"/>
          <w:b/>
          <w:sz w:val="20"/>
          <w:szCs w:val="20"/>
        </w:rPr>
        <w:t xml:space="preserve"> ile ilgili çıkardığı hangi sonuç doğrudur?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9"/>
        <w:gridCol w:w="1010"/>
        <w:gridCol w:w="1010"/>
        <w:gridCol w:w="1010"/>
        <w:gridCol w:w="1010"/>
      </w:tblGrid>
      <w:tr w:rsidR="00AA58BC" w:rsidRPr="005C03C9" w:rsidTr="005C03C9">
        <w:trPr>
          <w:trHeight w:val="263"/>
        </w:trPr>
        <w:tc>
          <w:tcPr>
            <w:tcW w:w="1009" w:type="dxa"/>
            <w:vMerge w:val="restart"/>
            <w:tcBorders>
              <w:top w:val="nil"/>
              <w:left w:val="nil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1.durum</w:t>
            </w:r>
          </w:p>
        </w:tc>
        <w:tc>
          <w:tcPr>
            <w:tcW w:w="20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2.durum</w:t>
            </w:r>
          </w:p>
        </w:tc>
      </w:tr>
      <w:tr w:rsidR="00AA58BC" w:rsidRPr="005C03C9" w:rsidTr="005C03C9">
        <w:trPr>
          <w:trHeight w:val="140"/>
        </w:trPr>
        <w:tc>
          <w:tcPr>
            <w:tcW w:w="1009" w:type="dxa"/>
            <w:vMerge/>
            <w:tcBorders>
              <w:left w:val="nil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Fk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G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Fk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G</w:t>
            </w:r>
          </w:p>
        </w:tc>
      </w:tr>
      <w:tr w:rsidR="00AA58BC" w:rsidRPr="005C03C9" w:rsidTr="005C03C9">
        <w:trPr>
          <w:trHeight w:val="511"/>
        </w:trPr>
        <w:tc>
          <w:tcPr>
            <w:tcW w:w="10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A)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9.25pt;margin-top:4.35pt;width:0;height:20.25pt;flip:y;z-index:251650048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27" type="#_x0000_t32" style="position:absolute;margin-left:17.7pt;margin-top:4.4pt;width:0;height:19.75pt;z-index:251656192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17.65pt;margin-top:-1.85pt;width:0;height:19.75pt;z-index:251661312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29" type="#_x0000_t32" style="position:absolute;margin-left:19.25pt;margin-top:-2.3pt;width:0;height:20.25pt;flip:y;z-index:251660288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</w:tr>
      <w:tr w:rsidR="00AA58BC" w:rsidRPr="005C03C9" w:rsidTr="005C03C9">
        <w:trPr>
          <w:trHeight w:val="511"/>
        </w:trPr>
        <w:tc>
          <w:tcPr>
            <w:tcW w:w="10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B)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0" type="#_x0000_t32" style="position:absolute;margin-left:19.25pt;margin-top:1.4pt;width:0;height:20.25pt;flip:y;z-index:251651072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1" type="#_x0000_t32" style="position:absolute;margin-left:17.65pt;margin-top:-1.35pt;width:0;height:19.75pt;z-index:251657216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2" type="#_x0000_t32" style="position:absolute;margin-left:17.75pt;margin-top:-.7pt;width:0;height:20.25pt;flip:y;z-index:251653120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3" type="#_x0000_t32" style="position:absolute;margin-left:19.85pt;margin-top:1.05pt;width:0;height:19.75pt;z-index:251662336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</w:tr>
      <w:tr w:rsidR="00AA58BC" w:rsidRPr="005C03C9" w:rsidTr="005C03C9">
        <w:trPr>
          <w:trHeight w:val="525"/>
        </w:trPr>
        <w:tc>
          <w:tcPr>
            <w:tcW w:w="10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C)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4" type="#_x0000_t32" style="position:absolute;margin-left:19.25pt;margin-top:5.15pt;width:0;height:20.25pt;flip:y;z-index:251652096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5" type="#_x0000_t32" style="position:absolute;margin-left:17.55pt;margin-top:3.65pt;width:0;height:19.75pt;z-index:251658240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17.65pt;margin-top:-.85pt;width:0;height:19.75pt;z-index:251664384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7" type="#_x0000_t32" style="position:absolute;margin-left:19.25pt;margin-top:1.6pt;width:.6pt;height:20.5pt;flip:x;z-index:251663360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</w:tr>
      <w:tr w:rsidR="00AA58BC" w:rsidRPr="005C03C9" w:rsidTr="005C03C9">
        <w:trPr>
          <w:trHeight w:val="525"/>
        </w:trPr>
        <w:tc>
          <w:tcPr>
            <w:tcW w:w="10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D)</w: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19.25pt;margin-top:2.6pt;width:0;height:19.75pt;z-index:251659264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17.6pt;margin-top:.25pt;width:0;height:20.25pt;flip:y;z-index:251654144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40" type="#_x0000_t32" style="position:absolute;margin-left:17.65pt;margin-top:-.85pt;width:0;height:20.25pt;flip:y;z-index:251655168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  <w:tc>
          <w:tcPr>
            <w:tcW w:w="10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19.85pt;margin-top:-1.15pt;width:0;height:19.75pt;z-index:251665408;mso-position-horizontal-relative:text;mso-position-vertical-relative:text" o:connectortype="straight" strokecolor="#0d0d0d" strokeweight="4.5pt">
                  <v:stroke endarrow="block"/>
                </v:shape>
              </w:pict>
            </w:r>
          </w:p>
        </w:tc>
      </w:tr>
    </w:tbl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11-</w:t>
      </w:r>
      <w:r w:rsidRPr="00883BC0">
        <w:rPr>
          <w:rFonts w:ascii="Verdana" w:hAnsi="Verdana"/>
          <w:sz w:val="20"/>
          <w:szCs w:val="20"/>
        </w:rPr>
        <w:t xml:space="preserve"> Ali bir yayın ucuna demir bilye takmış daha sonra su dolu kaba koymuştur ve aşağıdaki yorumları yapmıştır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11" o:spid="_x0000_i1035" type="#_x0000_t75" style="width:243pt;height:142.5pt;visibility:visible">
            <v:imagedata r:id="rId18" o:title=""/>
          </v:shape>
        </w:pict>
      </w:r>
      <w:r w:rsidRPr="00883BC0">
        <w:rPr>
          <w:rFonts w:ascii="Verdana" w:hAnsi="Verdana"/>
          <w:b/>
          <w:sz w:val="20"/>
          <w:szCs w:val="20"/>
        </w:rPr>
        <w:t>I-</w:t>
      </w:r>
      <w:r w:rsidRPr="00883BC0">
        <w:rPr>
          <w:rFonts w:ascii="Verdana" w:hAnsi="Verdana"/>
          <w:sz w:val="20"/>
          <w:szCs w:val="20"/>
        </w:rPr>
        <w:t xml:space="preserve"> 2.şekildeki yayın 3. Şekildeki yaydan uzun olmasının nedeni havadaki ağırlığın daha fazla olmasıdır.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II</w:t>
      </w:r>
      <w:r w:rsidRPr="00883BC0">
        <w:rPr>
          <w:rFonts w:ascii="Verdana" w:hAnsi="Verdana"/>
          <w:sz w:val="20"/>
          <w:szCs w:val="20"/>
        </w:rPr>
        <w:t>-3. şekilde yayın kısalmasının nedeni kaldırma kuvvetidir.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III-</w:t>
      </w:r>
      <w:r w:rsidRPr="00883BC0">
        <w:rPr>
          <w:rFonts w:ascii="Verdana" w:hAnsi="Verdana"/>
          <w:sz w:val="20"/>
          <w:szCs w:val="20"/>
        </w:rPr>
        <w:t xml:space="preserve"> Cisme uygulanan kaldırma kuvveti ağırlıktan daha küçüktür.</w: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Bu yorumlardan hangileri doğrudur?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A)yalnız II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B)I ve II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 II ve III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 I,II ve III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12</w:t>
      </w:r>
      <w:r w:rsidRPr="00883BC0">
        <w:rPr>
          <w:rFonts w:ascii="Verdana" w:hAnsi="Verdana"/>
          <w:sz w:val="20"/>
          <w:szCs w:val="20"/>
        </w:rPr>
        <w:t>-Boş bir kaba eşit hacimde birbiriyle karışmayan A,H,G sıvıları konuluyor. Daha sonra özdeş cisimler(sıvıların yoğunluklarından daha büyük) özdeş dinamometrelere bağlanarak kaba bırakılıyor.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36" type="#_x0000_t75" style="width:242.25pt;height:229.5pt;visibility:visible">
            <v:imagedata r:id="rId19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Yapılan bu etkinlik sonucunda dinamometrelerin gösterdiği değerler arasındaki ilişki nasıldır?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 D1=D2=D3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 D1&gt;D2&gt;D3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 D3&gt;D1&gt;D2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 D2&gt;D1&gt;D3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13</w:t>
      </w:r>
      <w:r w:rsidRPr="00883BC0">
        <w:rPr>
          <w:rFonts w:ascii="Verdana" w:hAnsi="Verdana"/>
          <w:sz w:val="20"/>
          <w:szCs w:val="20"/>
        </w:rPr>
        <w:t>-</w:t>
      </w:r>
      <w:r w:rsidRPr="00883BC0">
        <w:rPr>
          <w:rFonts w:ascii="Verdana" w:hAnsi="Verdana"/>
          <w:sz w:val="20"/>
          <w:szCs w:val="20"/>
          <w:u w:val="single"/>
        </w:rPr>
        <w:t>HACİMLERİ eşit</w:t>
      </w:r>
      <w:r w:rsidRPr="00883BC0">
        <w:rPr>
          <w:rFonts w:ascii="Verdana" w:hAnsi="Verdana"/>
          <w:sz w:val="20"/>
          <w:szCs w:val="20"/>
        </w:rPr>
        <w:t xml:space="preserve"> P,R,S cisimlerinin sıvı içindeki durumları şekildeki gibidir.</w:t>
      </w: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2" o:spid="_x0000_i1037" type="#_x0000_t75" style="width:224.25pt;height:114.75pt;visibility:visible">
            <v:imagedata r:id="rId20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Bu cimlerin ağırlıkları aşağıdakilerden hangisi gibi olabilir?</w: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1254"/>
        <w:gridCol w:w="1255"/>
        <w:gridCol w:w="1255"/>
        <w:gridCol w:w="1255"/>
      </w:tblGrid>
      <w:tr w:rsidR="00AA58BC" w:rsidRPr="005C03C9" w:rsidTr="005C03C9">
        <w:tc>
          <w:tcPr>
            <w:tcW w:w="1254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b/>
                <w:sz w:val="20"/>
                <w:szCs w:val="20"/>
                <w:u w:val="single"/>
              </w:rPr>
              <w:t>P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b/>
                <w:sz w:val="20"/>
                <w:szCs w:val="20"/>
                <w:u w:val="single"/>
              </w:rPr>
              <w:t>S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b/>
                <w:sz w:val="20"/>
                <w:szCs w:val="20"/>
                <w:u w:val="single"/>
              </w:rPr>
              <w:t>R</w:t>
            </w:r>
          </w:p>
        </w:tc>
      </w:tr>
      <w:tr w:rsidR="00AA58BC" w:rsidRPr="005C03C9" w:rsidTr="005C03C9">
        <w:tc>
          <w:tcPr>
            <w:tcW w:w="1254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A)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</w:tr>
      <w:tr w:rsidR="00AA58BC" w:rsidRPr="005C03C9" w:rsidTr="005C03C9">
        <w:tc>
          <w:tcPr>
            <w:tcW w:w="1254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B)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12N</w:t>
            </w:r>
          </w:p>
        </w:tc>
      </w:tr>
      <w:tr w:rsidR="00AA58BC" w:rsidRPr="005C03C9" w:rsidTr="005C03C9">
        <w:tc>
          <w:tcPr>
            <w:tcW w:w="1254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C)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8N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</w:tr>
      <w:tr w:rsidR="00AA58BC" w:rsidRPr="005C03C9" w:rsidTr="005C03C9">
        <w:tc>
          <w:tcPr>
            <w:tcW w:w="1254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D)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8N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10N</w:t>
            </w:r>
          </w:p>
        </w:tc>
        <w:tc>
          <w:tcPr>
            <w:tcW w:w="1255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12N</w:t>
            </w:r>
          </w:p>
        </w:tc>
      </w:tr>
    </w:tbl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14-</w:t>
      </w:r>
      <w:r w:rsidRPr="00883BC0">
        <w:rPr>
          <w:rFonts w:ascii="Verdana" w:hAnsi="Verdana"/>
          <w:sz w:val="20"/>
          <w:szCs w:val="20"/>
        </w:rPr>
        <w:t>Burcu bir şişenin içine 1.deneyde az su koyarak içine tahta parçası atmış,2.deneyde de ağzına kadar su dolu kaba taş atmıştır.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38" type="#_x0000_t75" style="width:195.75pt;height:327.75pt;visibility:visible">
            <v:imagedata r:id="rId21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 xml:space="preserve">Burcunun yaptığı bu deneyler sonucunda kapların ilk duruma göre </w:t>
      </w:r>
      <w:r w:rsidRPr="00ED30C5">
        <w:rPr>
          <w:rFonts w:ascii="Verdana" w:hAnsi="Verdana"/>
          <w:b/>
          <w:sz w:val="20"/>
          <w:szCs w:val="20"/>
          <w:u w:val="single"/>
        </w:rPr>
        <w:t>ağırlığı</w:t>
      </w:r>
      <w:r w:rsidRPr="00ED30C5">
        <w:rPr>
          <w:rFonts w:ascii="Verdana" w:hAnsi="Verdana"/>
          <w:b/>
          <w:sz w:val="20"/>
          <w:szCs w:val="20"/>
        </w:rPr>
        <w:t xml:space="preserve"> nasıl değişmiştir?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1673"/>
        <w:gridCol w:w="1673"/>
        <w:gridCol w:w="1673"/>
      </w:tblGrid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1.DENEY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sz w:val="20"/>
                <w:szCs w:val="20"/>
                <w:u w:val="single"/>
              </w:rPr>
              <w:t>2.DENEY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Değişmez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Değişmez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B)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Değişmez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Artar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C)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Artar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Değişmez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Artar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Artar</w:t>
            </w:r>
          </w:p>
        </w:tc>
      </w:tr>
    </w:tbl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 xml:space="preserve">15- </w:t>
      </w:r>
      <w:r w:rsidRPr="00883BC0">
        <w:rPr>
          <w:rFonts w:ascii="Verdana" w:hAnsi="Verdana"/>
          <w:sz w:val="20"/>
          <w:szCs w:val="20"/>
        </w:rPr>
        <w:t>Hasan Q ve W cisimlerine aşağıdaki işlemleri yaparak yoğunluklarını hesaplamak istiyor.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39" type="#_x0000_t75" style="width:239.25pt;height:90pt;visibility:visible">
            <v:imagedata r:id="rId22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40" type="#_x0000_t75" style="width:243.75pt;height:105.75pt;visibility:visible">
            <v:imagedata r:id="rId23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Yaptığı işlemler sonucunda cisimlerin yoğunlukları aşağıdakilerden hangisi gibi olur?</w: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1673"/>
        <w:gridCol w:w="1673"/>
        <w:gridCol w:w="1673"/>
      </w:tblGrid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b/>
                <w:sz w:val="20"/>
                <w:szCs w:val="20"/>
                <w:u w:val="single"/>
              </w:rPr>
              <w:t>Q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b/>
                <w:sz w:val="20"/>
                <w:szCs w:val="20"/>
                <w:u w:val="single"/>
              </w:rPr>
            </w:pPr>
            <w:r w:rsidRPr="005C03C9">
              <w:rPr>
                <w:rFonts w:ascii="Verdana" w:hAnsi="Verdana"/>
                <w:b/>
                <w:sz w:val="20"/>
                <w:szCs w:val="20"/>
                <w:u w:val="single"/>
              </w:rPr>
              <w:t>W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A)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75/35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B)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50/35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C)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50/35</w:t>
            </w:r>
          </w:p>
        </w:tc>
      </w:tr>
      <w:tr w:rsidR="00AA58BC" w:rsidRPr="005C03C9" w:rsidTr="005C03C9"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D)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A58BC" w:rsidRPr="005C03C9" w:rsidRDefault="00AA58BC" w:rsidP="00883BC0">
            <w:pPr>
              <w:pStyle w:val="NoSpacing"/>
              <w:rPr>
                <w:rFonts w:ascii="Verdana" w:hAnsi="Verdana"/>
                <w:sz w:val="20"/>
                <w:szCs w:val="20"/>
              </w:rPr>
            </w:pPr>
            <w:r w:rsidRPr="005C03C9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</w:tbl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 xml:space="preserve"> 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16-</w:t>
      </w:r>
      <w:r w:rsidRPr="00883BC0">
        <w:rPr>
          <w:rFonts w:ascii="Verdana" w:hAnsi="Verdana"/>
          <w:sz w:val="20"/>
          <w:szCs w:val="20"/>
          <w:u w:val="single"/>
        </w:rPr>
        <w:t>Eşit hacimli küplerden</w:t>
      </w:r>
      <w:r w:rsidRPr="00883BC0">
        <w:rPr>
          <w:rFonts w:ascii="Verdana" w:hAnsi="Verdana"/>
          <w:sz w:val="20"/>
          <w:szCs w:val="20"/>
        </w:rPr>
        <w:t xml:space="preserve"> oluşturulan şekillerin sıvı içindeki durumu aşağıda verilmiştir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41" type="#_x0000_t75" style="width:238.5pt;height:114.75pt;visibility:visible">
            <v:imagedata r:id="rId24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  <w:u w:val="single"/>
        </w:rPr>
      </w:pPr>
      <w:r w:rsidRPr="00ED30C5">
        <w:rPr>
          <w:rFonts w:ascii="Verdana" w:hAnsi="Verdana"/>
          <w:b/>
          <w:sz w:val="20"/>
          <w:szCs w:val="20"/>
        </w:rPr>
        <w:t xml:space="preserve">Bu cisimlerden hangi cisimlere etki eden kaldırma kuvvetleri </w:t>
      </w:r>
      <w:r w:rsidRPr="00ED30C5">
        <w:rPr>
          <w:rFonts w:ascii="Verdana" w:hAnsi="Verdana"/>
          <w:b/>
          <w:sz w:val="20"/>
          <w:szCs w:val="20"/>
          <w:u w:val="single"/>
        </w:rPr>
        <w:t>eşittir?</w: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A)T-Z-L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 I-O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C)Z-L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          </w:t>
      </w:r>
      <w:r w:rsidRPr="00883BC0">
        <w:rPr>
          <w:rFonts w:ascii="Verdana" w:hAnsi="Verdana"/>
          <w:sz w:val="20"/>
          <w:szCs w:val="20"/>
        </w:rPr>
        <w:t>D)I-Z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 xml:space="preserve">17- </w:t>
      </w:r>
      <w:r w:rsidRPr="00ED30C5">
        <w:rPr>
          <w:rFonts w:ascii="Verdana" w:hAnsi="Verdana"/>
          <w:b/>
          <w:sz w:val="20"/>
          <w:szCs w:val="20"/>
        </w:rPr>
        <w:t>Aşağıdaki etkinlikte karşısına çıkan soruların hepsinde doğru cevap veren bir öğrenci hangi çıkışa ulaşır?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12" o:spid="_x0000_i1042" type="#_x0000_t75" style="width:257.25pt;height:140.25pt;visibility:visible">
            <v:imagedata r:id="rId25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A)1.ÇIKIŞ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B)2.ÇIKIŞ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C)3.ÇIKIŞ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D)4.ÇIKIŞ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18-</w:t>
      </w:r>
      <w:r w:rsidRPr="00883BC0">
        <w:rPr>
          <w:rFonts w:ascii="Verdana" w:hAnsi="Verdana"/>
          <w:sz w:val="20"/>
          <w:szCs w:val="20"/>
        </w:rPr>
        <w:t>Aşağıda insanların kullandığı bazı teknolojik araçlar verilmiştir.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43" type="#_x0000_t75" style="width:243.75pt;height:203.25pt;visibility:visible">
            <v:imagedata r:id="rId26" o:title=""/>
          </v:shape>
        </w:pic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Resimler aşağıdakilerden hangisi ile ilgilidir?</w:t>
      </w:r>
    </w:p>
    <w:p w:rsidR="00AA58BC" w:rsidRPr="00883BC0" w:rsidRDefault="00AA58BC" w:rsidP="00ED30C5">
      <w:pPr>
        <w:pStyle w:val="NoSpacing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Sıvıların kaldırma kuvvetinin kullanım alanları</w:t>
      </w:r>
    </w:p>
    <w:p w:rsidR="00AA58BC" w:rsidRPr="00883BC0" w:rsidRDefault="00AA58BC" w:rsidP="00ED30C5">
      <w:pPr>
        <w:pStyle w:val="NoSpacing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Gazların kaldırma kuvvetinin kullanım alanları</w:t>
      </w:r>
    </w:p>
    <w:p w:rsidR="00AA58BC" w:rsidRPr="00883BC0" w:rsidRDefault="00AA58BC" w:rsidP="00ED30C5">
      <w:pPr>
        <w:pStyle w:val="NoSpacing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Sıvıların ve gazların kaldırma kuvvetinin kullanım alanları</w:t>
      </w:r>
    </w:p>
    <w:p w:rsidR="00AA58BC" w:rsidRPr="00883BC0" w:rsidRDefault="00AA58BC" w:rsidP="00ED30C5">
      <w:pPr>
        <w:pStyle w:val="NoSpacing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Gazların ve sıvıların basınçlarının kullanım alanları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19-</w:t>
      </w:r>
      <w:r w:rsidRPr="00883BC0">
        <w:rPr>
          <w:rFonts w:ascii="Verdana" w:hAnsi="Verdana"/>
          <w:sz w:val="20"/>
          <w:szCs w:val="20"/>
        </w:rPr>
        <w:t>Şekildeki deniz altının su içerisindeki 3 farklı konumu şekildeki gibidir.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44" type="#_x0000_t75" style="width:242.25pt;height:119.25pt;visibility:visible">
            <v:imagedata r:id="rId27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>Cisme etki eden kaldırma kuvvetinin konuma bağlı olarak değişimini gösteren grafik nasıldır?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45" type="#_x0000_t75" style="width:243.75pt;height:88.5pt;visibility:visible">
            <v:imagedata r:id="rId28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_x0000_i1046" type="#_x0000_t75" style="width:242.25pt;height:83.25pt;visibility:visible">
            <v:imagedata r:id="rId29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4B0C0F">
        <w:rPr>
          <w:rFonts w:ascii="Verdana" w:hAnsi="Verdana"/>
          <w:b/>
          <w:sz w:val="20"/>
          <w:szCs w:val="20"/>
        </w:rPr>
        <w:t>20</w:t>
      </w:r>
      <w:r w:rsidRPr="00883BC0">
        <w:rPr>
          <w:rFonts w:ascii="Verdana" w:hAnsi="Verdana"/>
          <w:sz w:val="20"/>
          <w:szCs w:val="20"/>
        </w:rPr>
        <w:t>-Aşağıdaki tabloda bazı gazların yoğunlukları verilmiştir.</w: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13" o:spid="_x0000_i1047" type="#_x0000_t75" style="width:243pt;height:39.75pt;visibility:visible">
            <v:imagedata r:id="rId30" o:title=""/>
          </v:shape>
        </w:pic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927BD4">
        <w:rPr>
          <w:rFonts w:ascii="Verdana" w:hAnsi="Verdana"/>
          <w:noProof/>
          <w:sz w:val="20"/>
          <w:szCs w:val="20"/>
          <w:lang w:eastAsia="tr-TR"/>
        </w:rPr>
        <w:pict>
          <v:shape id="Resim 14" o:spid="_x0000_i1048" type="#_x0000_t75" style="width:243.75pt;height:187.5pt;visibility:visible">
            <v:imagedata r:id="rId31" o:title=""/>
          </v:shape>
        </w:pict>
      </w: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  <w:r w:rsidRPr="00ED30C5">
        <w:rPr>
          <w:rFonts w:ascii="Verdana" w:hAnsi="Verdana"/>
          <w:b/>
          <w:sz w:val="20"/>
          <w:szCs w:val="20"/>
        </w:rPr>
        <w:t xml:space="preserve">Kutuların ve balonların içerisindeki gazlara bakıldığında hangi kutudaki </w:t>
      </w:r>
      <w:r w:rsidRPr="00ED30C5">
        <w:rPr>
          <w:rFonts w:ascii="Verdana" w:hAnsi="Verdana"/>
          <w:b/>
          <w:i/>
          <w:sz w:val="20"/>
          <w:szCs w:val="20"/>
          <w:u w:val="single"/>
        </w:rPr>
        <w:t>balonların hepsi</w:t>
      </w:r>
      <w:r w:rsidRPr="00ED30C5">
        <w:rPr>
          <w:rFonts w:ascii="Verdana" w:hAnsi="Verdana"/>
          <w:b/>
          <w:i/>
          <w:sz w:val="20"/>
          <w:szCs w:val="20"/>
        </w:rPr>
        <w:t xml:space="preserve"> </w:t>
      </w:r>
      <w:r w:rsidRPr="00ED30C5">
        <w:rPr>
          <w:rFonts w:ascii="Verdana" w:hAnsi="Verdana"/>
          <w:b/>
          <w:i/>
          <w:sz w:val="20"/>
          <w:szCs w:val="20"/>
          <w:u w:val="single"/>
        </w:rPr>
        <w:t>yukarı yönde</w:t>
      </w:r>
      <w:r w:rsidRPr="00ED30C5">
        <w:rPr>
          <w:rFonts w:ascii="Verdana" w:hAnsi="Verdana"/>
          <w:b/>
          <w:sz w:val="20"/>
          <w:szCs w:val="20"/>
        </w:rPr>
        <w:t xml:space="preserve"> hareket eder?</w:t>
      </w:r>
    </w:p>
    <w:p w:rsidR="00AA58BC" w:rsidRPr="00ED30C5" w:rsidRDefault="00AA58BC" w:rsidP="00883BC0">
      <w:pPr>
        <w:pStyle w:val="NoSpacing"/>
        <w:rPr>
          <w:rFonts w:ascii="Verdana" w:hAnsi="Verdana"/>
          <w:b/>
          <w:sz w:val="20"/>
          <w:szCs w:val="20"/>
        </w:rPr>
      </w:pPr>
    </w:p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Pr="00883BC0">
        <w:rPr>
          <w:rFonts w:ascii="Verdana" w:hAnsi="Verdana"/>
          <w:sz w:val="20"/>
          <w:szCs w:val="20"/>
        </w:rPr>
        <w:t>1.KUTU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B) 2.KUTU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 w:rsidRPr="00883BC0">
        <w:rPr>
          <w:rFonts w:ascii="Verdana" w:hAnsi="Verdana"/>
          <w:sz w:val="20"/>
          <w:szCs w:val="20"/>
        </w:rPr>
        <w:t>C) 3. KUTU</w:t>
      </w:r>
      <w:r w:rsidRPr="00883BC0">
        <w:rPr>
          <w:rFonts w:ascii="Verdana" w:hAnsi="Verdana"/>
          <w:sz w:val="20"/>
          <w:szCs w:val="20"/>
        </w:rPr>
        <w:tab/>
      </w:r>
      <w:r w:rsidRPr="00883BC0">
        <w:rPr>
          <w:rFonts w:ascii="Verdana" w:hAnsi="Verdana"/>
          <w:sz w:val="20"/>
          <w:szCs w:val="20"/>
        </w:rPr>
        <w:tab/>
        <w:t>D)4.KUTU</w:t>
      </w: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p w:rsidR="00AA58BC" w:rsidRDefault="00AA58BC" w:rsidP="00883BC0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Cevap Anahtarı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1019"/>
        <w:gridCol w:w="1019"/>
        <w:gridCol w:w="1019"/>
        <w:gridCol w:w="1019"/>
        <w:gridCol w:w="1019"/>
      </w:tblGrid>
      <w:tr w:rsidR="00AA58BC" w:rsidRPr="009107AB" w:rsidTr="008768D5">
        <w:trPr>
          <w:trHeight w:val="477"/>
        </w:trPr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1-D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2-C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3-C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4-B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5-C</w:t>
            </w:r>
          </w:p>
        </w:tc>
      </w:tr>
      <w:tr w:rsidR="00AA58BC" w:rsidRPr="009107AB" w:rsidTr="008768D5">
        <w:trPr>
          <w:trHeight w:val="450"/>
        </w:trPr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6-C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7-C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8-D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9-C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10-B</w:t>
            </w:r>
          </w:p>
        </w:tc>
      </w:tr>
      <w:tr w:rsidR="00AA58BC" w:rsidRPr="009107AB" w:rsidTr="008768D5">
        <w:trPr>
          <w:trHeight w:val="477"/>
        </w:trPr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11-D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12-D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13-D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14-D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15-D</w:t>
            </w:r>
          </w:p>
        </w:tc>
      </w:tr>
      <w:tr w:rsidR="00AA58BC" w:rsidRPr="009107AB" w:rsidTr="008768D5">
        <w:trPr>
          <w:trHeight w:val="477"/>
        </w:trPr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16-D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17-B</w:t>
            </w:r>
          </w:p>
        </w:tc>
        <w:tc>
          <w:tcPr>
            <w:tcW w:w="1138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18-C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19-D</w:t>
            </w:r>
          </w:p>
        </w:tc>
        <w:tc>
          <w:tcPr>
            <w:tcW w:w="1139" w:type="dxa"/>
          </w:tcPr>
          <w:p w:rsidR="00AA58BC" w:rsidRPr="009107AB" w:rsidRDefault="00AA58BC" w:rsidP="008768D5">
            <w:pPr>
              <w:spacing w:after="0" w:line="240" w:lineRule="auto"/>
              <w:rPr>
                <w:rFonts w:ascii="Arial Black" w:hAnsi="Arial Black"/>
                <w:sz w:val="24"/>
                <w:szCs w:val="24"/>
              </w:rPr>
            </w:pPr>
            <w:r w:rsidRPr="009107AB">
              <w:rPr>
                <w:rFonts w:ascii="Arial Black" w:hAnsi="Arial Black"/>
                <w:sz w:val="24"/>
                <w:szCs w:val="24"/>
              </w:rPr>
              <w:t>20-B</w:t>
            </w:r>
          </w:p>
        </w:tc>
      </w:tr>
    </w:tbl>
    <w:p w:rsidR="00AA58BC" w:rsidRPr="00883BC0" w:rsidRDefault="00AA58BC" w:rsidP="00883BC0">
      <w:pPr>
        <w:pStyle w:val="NoSpacing"/>
        <w:rPr>
          <w:rFonts w:ascii="Verdana" w:hAnsi="Verdana"/>
          <w:sz w:val="20"/>
          <w:szCs w:val="20"/>
        </w:rPr>
      </w:pPr>
    </w:p>
    <w:sectPr w:rsidR="00AA58BC" w:rsidRPr="00883BC0" w:rsidSect="00BF30D2">
      <w:headerReference w:type="default" r:id="rId32"/>
      <w:footerReference w:type="default" r:id="rId33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8BC" w:rsidRDefault="00AA58BC" w:rsidP="003174FA">
      <w:pPr>
        <w:spacing w:after="0" w:line="240" w:lineRule="auto"/>
      </w:pPr>
      <w:r>
        <w:separator/>
      </w:r>
    </w:p>
  </w:endnote>
  <w:endnote w:type="continuationSeparator" w:id="0">
    <w:p w:rsidR="00AA58BC" w:rsidRDefault="00AA58BC" w:rsidP="0031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8BC" w:rsidRPr="003174FA" w:rsidRDefault="00AA58BC" w:rsidP="005C03C9">
    <w:pPr>
      <w:pStyle w:val="Footer"/>
      <w:pBdr>
        <w:top w:val="thinThickSmallGap" w:sz="24" w:space="1" w:color="823B0B"/>
      </w:pBdr>
      <w:tabs>
        <w:tab w:val="clear" w:pos="4536"/>
        <w:tab w:val="clear" w:pos="9072"/>
        <w:tab w:val="right" w:pos="10466"/>
      </w:tabs>
      <w:rPr>
        <w:rFonts w:ascii="Segoe Script" w:hAnsi="Segoe Script"/>
        <w:b/>
        <w:sz w:val="24"/>
        <w:szCs w:val="24"/>
      </w:rPr>
    </w:pPr>
    <w:r w:rsidRPr="003174FA">
      <w:rPr>
        <w:rFonts w:ascii="Segoe Script" w:hAnsi="Segoe Script"/>
        <w:b/>
        <w:sz w:val="24"/>
        <w:szCs w:val="24"/>
      </w:rPr>
      <w:t>HAZIRLAYAN: HAMDİ GÖKSU</w:t>
    </w:r>
    <w:r w:rsidRPr="003174FA">
      <w:rPr>
        <w:rFonts w:ascii="Segoe Script" w:hAnsi="Segoe Script"/>
        <w:b/>
        <w:sz w:val="24"/>
        <w:szCs w:val="24"/>
      </w:rPr>
      <w:tab/>
      <w:t xml:space="preserve">Sayfa </w:t>
    </w:r>
    <w:r w:rsidRPr="003174FA">
      <w:rPr>
        <w:rFonts w:ascii="Segoe Script" w:hAnsi="Segoe Script"/>
        <w:b/>
        <w:sz w:val="24"/>
        <w:szCs w:val="24"/>
      </w:rPr>
      <w:fldChar w:fldCharType="begin"/>
    </w:r>
    <w:r w:rsidRPr="003174FA">
      <w:rPr>
        <w:rFonts w:ascii="Segoe Script" w:hAnsi="Segoe Script"/>
        <w:b/>
        <w:sz w:val="24"/>
        <w:szCs w:val="24"/>
      </w:rPr>
      <w:instrText xml:space="preserve"> PAGE   \* MERGEFORMAT </w:instrText>
    </w:r>
    <w:r w:rsidRPr="003174FA">
      <w:rPr>
        <w:rFonts w:ascii="Segoe Script" w:hAnsi="Segoe Script"/>
        <w:b/>
        <w:sz w:val="24"/>
        <w:szCs w:val="24"/>
      </w:rPr>
      <w:fldChar w:fldCharType="separate"/>
    </w:r>
    <w:r>
      <w:rPr>
        <w:rFonts w:ascii="Segoe Script" w:hAnsi="Segoe Script"/>
        <w:b/>
        <w:noProof/>
        <w:sz w:val="24"/>
        <w:szCs w:val="24"/>
      </w:rPr>
      <w:t>7</w:t>
    </w:r>
    <w:r w:rsidRPr="003174FA">
      <w:rPr>
        <w:rFonts w:ascii="Segoe Script" w:hAnsi="Segoe Script"/>
        <w:b/>
        <w:sz w:val="24"/>
        <w:szCs w:val="24"/>
      </w:rPr>
      <w:fldChar w:fldCharType="end"/>
    </w:r>
  </w:p>
  <w:p w:rsidR="00AA58BC" w:rsidRDefault="00AA58BC" w:rsidP="003174FA">
    <w:pPr>
      <w:pStyle w:val="Footer"/>
      <w:tabs>
        <w:tab w:val="clear" w:pos="4536"/>
        <w:tab w:val="clear" w:pos="9072"/>
        <w:tab w:val="left" w:pos="963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8BC" w:rsidRDefault="00AA58BC" w:rsidP="003174FA">
      <w:pPr>
        <w:spacing w:after="0" w:line="240" w:lineRule="auto"/>
      </w:pPr>
      <w:r>
        <w:separator/>
      </w:r>
    </w:p>
  </w:footnote>
  <w:footnote w:type="continuationSeparator" w:id="0">
    <w:p w:rsidR="00AA58BC" w:rsidRDefault="00AA58BC" w:rsidP="00317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8BC" w:rsidRDefault="00AA58BC">
    <w:pPr>
      <w:pStyle w:val="Header"/>
      <w:pBdr>
        <w:bottom w:val="thickThinSmallGap" w:sz="24" w:space="1" w:color="823B0B"/>
      </w:pBdr>
      <w:jc w:val="center"/>
      <w:rPr>
        <w:rFonts w:ascii="Calibri Light" w:hAnsi="Calibri Light"/>
        <w:sz w:val="32"/>
        <w:szCs w:val="32"/>
      </w:rPr>
    </w:pPr>
    <w:r w:rsidRPr="003174FA">
      <w:rPr>
        <w:rFonts w:ascii="Segoe Script" w:hAnsi="Segoe Script"/>
        <w:b/>
        <w:sz w:val="32"/>
        <w:szCs w:val="32"/>
      </w:rPr>
      <w:t>TEOG ÖNCESİ FEN VE TEKNOLOJİ DENEMESİ</w:t>
    </w:r>
  </w:p>
  <w:p w:rsidR="00AA58BC" w:rsidRDefault="00AA58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438E8"/>
    <w:multiLevelType w:val="hybridMultilevel"/>
    <w:tmpl w:val="8F16A01A"/>
    <w:lvl w:ilvl="0" w:tplc="C25CE0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193F3F"/>
    <w:multiLevelType w:val="hybridMultilevel"/>
    <w:tmpl w:val="3D4874D0"/>
    <w:lvl w:ilvl="0" w:tplc="4622E4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216A2"/>
    <w:multiLevelType w:val="hybridMultilevel"/>
    <w:tmpl w:val="C946272C"/>
    <w:lvl w:ilvl="0" w:tplc="FFF4FC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EF022E"/>
    <w:multiLevelType w:val="hybridMultilevel"/>
    <w:tmpl w:val="6A5A70CA"/>
    <w:lvl w:ilvl="0" w:tplc="FFDC34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DE4090"/>
    <w:multiLevelType w:val="hybridMultilevel"/>
    <w:tmpl w:val="1E6EDD70"/>
    <w:lvl w:ilvl="0" w:tplc="312A645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2A1FFD"/>
    <w:multiLevelType w:val="hybridMultilevel"/>
    <w:tmpl w:val="C9401684"/>
    <w:lvl w:ilvl="0" w:tplc="08C2591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79173AB"/>
    <w:multiLevelType w:val="hybridMultilevel"/>
    <w:tmpl w:val="8EE08F7E"/>
    <w:lvl w:ilvl="0" w:tplc="311091C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9995FF1"/>
    <w:multiLevelType w:val="hybridMultilevel"/>
    <w:tmpl w:val="32C8AA18"/>
    <w:lvl w:ilvl="0" w:tplc="7968EA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4F4FCD"/>
    <w:multiLevelType w:val="hybridMultilevel"/>
    <w:tmpl w:val="1DA22930"/>
    <w:lvl w:ilvl="0" w:tplc="95E04E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A6271F"/>
    <w:multiLevelType w:val="hybridMultilevel"/>
    <w:tmpl w:val="06507840"/>
    <w:lvl w:ilvl="0" w:tplc="29ECC4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52756F"/>
    <w:multiLevelType w:val="hybridMultilevel"/>
    <w:tmpl w:val="B43CE75C"/>
    <w:lvl w:ilvl="0" w:tplc="4FD4086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7C7405"/>
    <w:multiLevelType w:val="hybridMultilevel"/>
    <w:tmpl w:val="CBAE8D16"/>
    <w:lvl w:ilvl="0" w:tplc="DBF62E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D43305"/>
    <w:multiLevelType w:val="hybridMultilevel"/>
    <w:tmpl w:val="AD24DA28"/>
    <w:lvl w:ilvl="0" w:tplc="235AB9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311195"/>
    <w:multiLevelType w:val="hybridMultilevel"/>
    <w:tmpl w:val="1A324F22"/>
    <w:lvl w:ilvl="0" w:tplc="54AA8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13"/>
  </w:num>
  <w:num w:numId="5">
    <w:abstractNumId w:val="12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0D2"/>
    <w:rsid w:val="00024053"/>
    <w:rsid w:val="000A0A77"/>
    <w:rsid w:val="000B44D7"/>
    <w:rsid w:val="000D1EFB"/>
    <w:rsid w:val="000D7748"/>
    <w:rsid w:val="001364D3"/>
    <w:rsid w:val="00171A7A"/>
    <w:rsid w:val="00182533"/>
    <w:rsid w:val="0021562D"/>
    <w:rsid w:val="00226DDC"/>
    <w:rsid w:val="00233C28"/>
    <w:rsid w:val="00280F04"/>
    <w:rsid w:val="002C303A"/>
    <w:rsid w:val="002E33AB"/>
    <w:rsid w:val="003174FA"/>
    <w:rsid w:val="00365B82"/>
    <w:rsid w:val="003930EA"/>
    <w:rsid w:val="003A049C"/>
    <w:rsid w:val="003B6904"/>
    <w:rsid w:val="00466170"/>
    <w:rsid w:val="004B0C0F"/>
    <w:rsid w:val="004D23A6"/>
    <w:rsid w:val="004F42BE"/>
    <w:rsid w:val="005C03C9"/>
    <w:rsid w:val="00660143"/>
    <w:rsid w:val="006673EC"/>
    <w:rsid w:val="006706F1"/>
    <w:rsid w:val="006E335A"/>
    <w:rsid w:val="00706A62"/>
    <w:rsid w:val="00741272"/>
    <w:rsid w:val="00784B4D"/>
    <w:rsid w:val="007C123A"/>
    <w:rsid w:val="0082111D"/>
    <w:rsid w:val="00875312"/>
    <w:rsid w:val="008768D5"/>
    <w:rsid w:val="008817C9"/>
    <w:rsid w:val="00883BC0"/>
    <w:rsid w:val="008F6794"/>
    <w:rsid w:val="009107AB"/>
    <w:rsid w:val="00927BD4"/>
    <w:rsid w:val="009447B0"/>
    <w:rsid w:val="009A1821"/>
    <w:rsid w:val="009A550E"/>
    <w:rsid w:val="009F3DE4"/>
    <w:rsid w:val="00A11AAD"/>
    <w:rsid w:val="00A63ED8"/>
    <w:rsid w:val="00AA1DD1"/>
    <w:rsid w:val="00AA58BC"/>
    <w:rsid w:val="00B37817"/>
    <w:rsid w:val="00BA02AE"/>
    <w:rsid w:val="00BF30D2"/>
    <w:rsid w:val="00BF3A2E"/>
    <w:rsid w:val="00C018AA"/>
    <w:rsid w:val="00C147B2"/>
    <w:rsid w:val="00C562C4"/>
    <w:rsid w:val="00D2680A"/>
    <w:rsid w:val="00D4270B"/>
    <w:rsid w:val="00D50565"/>
    <w:rsid w:val="00DA4BAB"/>
    <w:rsid w:val="00E1675D"/>
    <w:rsid w:val="00E21ADD"/>
    <w:rsid w:val="00E5510A"/>
    <w:rsid w:val="00E73550"/>
    <w:rsid w:val="00E85845"/>
    <w:rsid w:val="00ED30C5"/>
    <w:rsid w:val="00F051F8"/>
    <w:rsid w:val="00F70A1A"/>
    <w:rsid w:val="00FC1DF4"/>
    <w:rsid w:val="00FC5764"/>
    <w:rsid w:val="00FC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10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F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30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1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74F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7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74FA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0565"/>
    <w:pPr>
      <w:ind w:left="720"/>
      <w:contextualSpacing/>
    </w:pPr>
  </w:style>
  <w:style w:type="table" w:styleId="TableGrid">
    <w:name w:val="Table Grid"/>
    <w:basedOn w:val="TableNormal"/>
    <w:uiPriority w:val="99"/>
    <w:rsid w:val="006706F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365B82"/>
    <w:rPr>
      <w:lang w:eastAsia="en-US"/>
    </w:rPr>
  </w:style>
  <w:style w:type="character" w:styleId="Hyperlink">
    <w:name w:val="Hyperlink"/>
    <w:basedOn w:val="DefaultParagraphFont"/>
    <w:uiPriority w:val="99"/>
    <w:rsid w:val="009A18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hyperlink" Target="http://goo.gl/YLIziK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837</Words>
  <Characters>4775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TEOG ÖNCESİ FEN VE TEKNOLOJİ DENEMESİ</dc:title>
  <dc:subject/>
  <dc:creator>user</dc:creator>
  <cp:keywords/>
  <dc:description/>
  <cp:lastModifiedBy>fatih</cp:lastModifiedBy>
  <cp:revision>3</cp:revision>
  <dcterms:created xsi:type="dcterms:W3CDTF">2014-11-16T19:03:00Z</dcterms:created>
  <dcterms:modified xsi:type="dcterms:W3CDTF">2014-11-16T21:00:00Z</dcterms:modified>
</cp:coreProperties>
</file>